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BAF42" w14:textId="77777777" w:rsidR="0060085D" w:rsidRDefault="0060085D" w:rsidP="00600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JAKSON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3DBF60DA" w14:textId="77777777" w:rsidR="0060085D" w:rsidRDefault="0060085D" w:rsidP="00600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1F357EB" w14:textId="77777777" w:rsidR="0060085D" w:rsidRDefault="0060085D" w:rsidP="0060085D">
      <w:pPr>
        <w:rPr>
          <w:rFonts w:ascii="Times New Roman" w:hAnsi="Times New Roman" w:cs="Times New Roman"/>
          <w:sz w:val="24"/>
          <w:szCs w:val="24"/>
        </w:rPr>
      </w:pPr>
    </w:p>
    <w:p w14:paraId="1F80D293" w14:textId="77777777" w:rsidR="0060085D" w:rsidRDefault="0060085D" w:rsidP="0060085D">
      <w:pPr>
        <w:rPr>
          <w:rFonts w:ascii="Times New Roman" w:hAnsi="Times New Roman" w:cs="Times New Roman"/>
          <w:sz w:val="24"/>
          <w:szCs w:val="24"/>
        </w:rPr>
      </w:pPr>
    </w:p>
    <w:p w14:paraId="2C1B2327" w14:textId="77777777" w:rsidR="0060085D" w:rsidRDefault="0060085D" w:rsidP="00600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was one of the Chamberlains.  (R.F.Y. p.213)</w:t>
      </w:r>
    </w:p>
    <w:p w14:paraId="2820492A" w14:textId="77777777" w:rsidR="0060085D" w:rsidRDefault="0060085D" w:rsidP="0060085D">
      <w:pPr>
        <w:rPr>
          <w:rFonts w:ascii="Times New Roman" w:hAnsi="Times New Roman" w:cs="Times New Roman"/>
          <w:sz w:val="24"/>
          <w:szCs w:val="24"/>
        </w:rPr>
      </w:pPr>
    </w:p>
    <w:p w14:paraId="79A39A5C" w14:textId="77777777" w:rsidR="0060085D" w:rsidRDefault="0060085D" w:rsidP="0060085D">
      <w:pPr>
        <w:rPr>
          <w:rFonts w:ascii="Times New Roman" w:hAnsi="Times New Roman" w:cs="Times New Roman"/>
          <w:sz w:val="24"/>
          <w:szCs w:val="24"/>
        </w:rPr>
      </w:pPr>
    </w:p>
    <w:p w14:paraId="1465ADEA" w14:textId="77777777" w:rsidR="0060085D" w:rsidRPr="00495F8D" w:rsidRDefault="0060085D" w:rsidP="00600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2018</w:t>
      </w:r>
    </w:p>
    <w:p w14:paraId="7D4A8588" w14:textId="77777777" w:rsidR="006B2F86" w:rsidRPr="00E71FC3" w:rsidRDefault="006008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818E8" w14:textId="77777777" w:rsidR="0060085D" w:rsidRDefault="0060085D" w:rsidP="00E71FC3">
      <w:r>
        <w:separator/>
      </w:r>
    </w:p>
  </w:endnote>
  <w:endnote w:type="continuationSeparator" w:id="0">
    <w:p w14:paraId="24FFFA41" w14:textId="77777777" w:rsidR="0060085D" w:rsidRDefault="006008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C35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1B2FC" w14:textId="77777777" w:rsidR="0060085D" w:rsidRDefault="0060085D" w:rsidP="00E71FC3">
      <w:r>
        <w:separator/>
      </w:r>
    </w:p>
  </w:footnote>
  <w:footnote w:type="continuationSeparator" w:id="0">
    <w:p w14:paraId="183B06D0" w14:textId="77777777" w:rsidR="0060085D" w:rsidRDefault="006008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85D"/>
    <w:rsid w:val="001A7C09"/>
    <w:rsid w:val="00577BD5"/>
    <w:rsid w:val="0060085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8C02B"/>
  <w15:chartTrackingRefBased/>
  <w15:docId w15:val="{EC2186AA-BAA4-41AF-A27C-98CF46C9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085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2018-11-18T14:52:00Z</dcterms:created>
  <dcterms:modified xsi:type="dcterms:W3CDTF">2018-11-18T14:54:00Z</dcterms:modified>
</cp:coreProperties>
</file>